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19517" w14:textId="77777777" w:rsidR="00BF1C86" w:rsidRDefault="00BF1C86" w:rsidP="00BF1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BEAUMONT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71C17F40" w14:textId="77777777" w:rsidR="00BF1C86" w:rsidRDefault="00BF1C86" w:rsidP="00BF1C86">
      <w:pPr>
        <w:rPr>
          <w:rFonts w:ascii="Times New Roman" w:hAnsi="Times New Roman" w:cs="Times New Roman"/>
          <w:sz w:val="24"/>
          <w:szCs w:val="24"/>
        </w:rPr>
      </w:pPr>
    </w:p>
    <w:p w14:paraId="273BA9AC" w14:textId="77777777" w:rsidR="00BF1C86" w:rsidRDefault="00BF1C86" w:rsidP="00BF1C86">
      <w:pPr>
        <w:rPr>
          <w:rFonts w:ascii="Times New Roman" w:hAnsi="Times New Roman" w:cs="Times New Roman"/>
          <w:sz w:val="24"/>
          <w:szCs w:val="24"/>
        </w:rPr>
      </w:pPr>
    </w:p>
    <w:p w14:paraId="36E8E2DB" w14:textId="77777777" w:rsidR="00BF1C86" w:rsidRDefault="00BF1C86" w:rsidP="00BF1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Oct.1422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Devon.   (C.F.R. 1422-30 p.12)</w:t>
      </w:r>
    </w:p>
    <w:p w14:paraId="1F53CE51" w14:textId="77777777" w:rsidR="00BF1C86" w:rsidRDefault="00BF1C86" w:rsidP="00BF1C86">
      <w:pPr>
        <w:rPr>
          <w:rFonts w:ascii="Times New Roman" w:hAnsi="Times New Roman" w:cs="Times New Roman"/>
          <w:sz w:val="24"/>
          <w:szCs w:val="24"/>
        </w:rPr>
      </w:pPr>
    </w:p>
    <w:p w14:paraId="6D1EBC56" w14:textId="77777777" w:rsidR="00BF1C86" w:rsidRDefault="00BF1C86" w:rsidP="00BF1C86">
      <w:pPr>
        <w:rPr>
          <w:rFonts w:ascii="Times New Roman" w:hAnsi="Times New Roman" w:cs="Times New Roman"/>
          <w:sz w:val="24"/>
          <w:szCs w:val="24"/>
        </w:rPr>
      </w:pPr>
    </w:p>
    <w:p w14:paraId="4F2C10F3" w14:textId="77777777" w:rsidR="00BF1C86" w:rsidRDefault="00BF1C86" w:rsidP="00BF1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December 2021</w:t>
      </w:r>
    </w:p>
    <w:p w14:paraId="7B6EEB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62871" w14:textId="77777777" w:rsidR="00BF1C86" w:rsidRDefault="00BF1C86" w:rsidP="009139A6">
      <w:r>
        <w:separator/>
      </w:r>
    </w:p>
  </w:endnote>
  <w:endnote w:type="continuationSeparator" w:id="0">
    <w:p w14:paraId="7521A4CF" w14:textId="77777777" w:rsidR="00BF1C86" w:rsidRDefault="00BF1C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FE5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21A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DF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74312" w14:textId="77777777" w:rsidR="00BF1C86" w:rsidRDefault="00BF1C86" w:rsidP="009139A6">
      <w:r>
        <w:separator/>
      </w:r>
    </w:p>
  </w:footnote>
  <w:footnote w:type="continuationSeparator" w:id="0">
    <w:p w14:paraId="6229DC5E" w14:textId="77777777" w:rsidR="00BF1C86" w:rsidRDefault="00BF1C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40A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8F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A1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C8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F1C8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5EB09"/>
  <w15:chartTrackingRefBased/>
  <w15:docId w15:val="{B5DDA063-58C3-4BFE-9724-C448EE6C8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C8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2022-01-08T20:14:00Z</dcterms:created>
  <dcterms:modified xsi:type="dcterms:W3CDTF">2022-01-08T20:14:00Z</dcterms:modified>
</cp:coreProperties>
</file>